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4616"/>
      </w:tblGrid>
      <w:tr w:rsidR="00D30463" w:rsidRPr="00EE012B">
        <w:tc>
          <w:tcPr>
            <w:tcW w:w="5000" w:type="pct"/>
            <w:shd w:val="clear" w:color="auto" w:fill="92BC00" w:themeFill="accent1"/>
          </w:tcPr>
          <w:p w:rsidR="00D30463" w:rsidRPr="00EE012B" w:rsidRDefault="00D443DA">
            <w:pPr>
              <w:pStyle w:val="Month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MMMM \* MERGEFORMAT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t>November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c>
          <w:tcPr>
            <w:tcW w:w="5000" w:type="pct"/>
            <w:tcBorders>
              <w:bottom w:val="single" w:sz="18" w:space="0" w:color="FFFFFF" w:themeColor="background1"/>
            </w:tcBorders>
            <w:shd w:val="clear" w:color="auto" w:fill="92BC00" w:themeFill="accent1"/>
          </w:tcPr>
          <w:p w:rsidR="00D30463" w:rsidRPr="00EE012B" w:rsidRDefault="00D443DA">
            <w:pPr>
              <w:pStyle w:val="Year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 yyyy   \* MERGEFORMAT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D30463" w:rsidRPr="00EE012B" w:rsidRDefault="00D30463">
      <w:pPr>
        <w:pStyle w:val="SpaceBetween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Calendar"/>
        <w:tblW w:w="0" w:type="auto"/>
        <w:tblLayout w:type="fixed"/>
        <w:tblLook w:val="0420" w:firstRow="1" w:lastRow="0" w:firstColumn="0" w:lastColumn="0" w:noHBand="0" w:noVBand="1"/>
      </w:tblPr>
      <w:tblGrid>
        <w:gridCol w:w="2088"/>
        <w:gridCol w:w="2088"/>
        <w:gridCol w:w="2088"/>
        <w:gridCol w:w="2088"/>
        <w:gridCol w:w="2088"/>
        <w:gridCol w:w="2088"/>
        <w:gridCol w:w="2088"/>
      </w:tblGrid>
      <w:tr w:rsidR="00D30463" w:rsidRPr="00EE01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Sunday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Monday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Tuesday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Wednesday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Thursday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Friday</w:t>
            </w:r>
          </w:p>
        </w:tc>
        <w:tc>
          <w:tcPr>
            <w:tcW w:w="2088" w:type="dxa"/>
          </w:tcPr>
          <w:p w:rsidR="00D30463" w:rsidRPr="00EE012B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t>Saturday</w:t>
            </w:r>
          </w:p>
        </w:tc>
      </w:tr>
      <w:tr w:rsidR="00D443DA" w:rsidRPr="00EE012B"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"Sunday" 1 ""</w:instrText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"Monday"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"Tuesday"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3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"Wednesday"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4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= "Thursday"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5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"Friday"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6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6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6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Sunday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"Saturday" 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6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7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7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7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EE012B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No Practice</w:t>
            </w:r>
          </w:p>
        </w:tc>
      </w:tr>
      <w:tr w:rsidR="00D443DA" w:rsidRPr="00EE012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8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9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10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11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12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13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14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EE012B" w:rsidRPr="00E371C5" w:rsidRDefault="00EE012B" w:rsidP="00EE012B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EE012B" w:rsidRPr="00E371C5" w:rsidRDefault="00EE012B" w:rsidP="00EE01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Melissa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Julia.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</w:p>
          <w:p w:rsidR="00EE012B" w:rsidRPr="00E371C5" w:rsidRDefault="00EE012B" w:rsidP="00EE01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EE012B" w:rsidRDefault="00EE012B" w:rsidP="00EE012B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Amy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EE012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=G4+1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15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16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17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18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19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20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21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D443DA" w:rsidRPr="00EE012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=G6+1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22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23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24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25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26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27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28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EE012B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=G8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=G8+1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29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t>30</w: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=B10+1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=C10+1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=D10+1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=E10+1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=F10+1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EE012B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EE012B"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=G10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=G10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=G10+1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=A12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=A12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EE012B" w:rsidRPr="00EE012B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=A12+1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EE012B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E012B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EE012B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0463" w:rsidRPr="00EE012B">
        <w:trPr>
          <w:trHeight w:val="936"/>
        </w:trPr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EE012B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30463" w:rsidRPr="00EE012B" w:rsidRDefault="00D30463">
      <w:pPr>
        <w:rPr>
          <w:rFonts w:ascii="Times New Roman" w:hAnsi="Times New Roman" w:cs="Times New Roman"/>
          <w:sz w:val="16"/>
          <w:szCs w:val="16"/>
        </w:rPr>
      </w:pPr>
    </w:p>
    <w:sectPr w:rsidR="00D30463" w:rsidRPr="00EE012B" w:rsidSect="00D3046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11/30/2015"/>
    <w:docVar w:name="MonthStart" w:val="11/1/2015"/>
    <w:docVar w:name="ShowDynamicGuides" w:val="1"/>
    <w:docVar w:name="ShowMarginGuides" w:val="0"/>
    <w:docVar w:name="ShowOutlines" w:val="0"/>
    <w:docVar w:name="ShowStaticGuides" w:val="0"/>
  </w:docVars>
  <w:rsids>
    <w:rsidRoot w:val="00EE012B"/>
    <w:rsid w:val="000A68B9"/>
    <w:rsid w:val="000B2AFC"/>
    <w:rsid w:val="00147009"/>
    <w:rsid w:val="00250D46"/>
    <w:rsid w:val="00272FFA"/>
    <w:rsid w:val="002C3765"/>
    <w:rsid w:val="003341F0"/>
    <w:rsid w:val="003C42F6"/>
    <w:rsid w:val="004538B6"/>
    <w:rsid w:val="004D6AAC"/>
    <w:rsid w:val="00633A48"/>
    <w:rsid w:val="00822E4B"/>
    <w:rsid w:val="008C58D6"/>
    <w:rsid w:val="00900BAE"/>
    <w:rsid w:val="009B4600"/>
    <w:rsid w:val="00A31E6D"/>
    <w:rsid w:val="00BA07C3"/>
    <w:rsid w:val="00D30463"/>
    <w:rsid w:val="00D443DA"/>
    <w:rsid w:val="00D61FB5"/>
    <w:rsid w:val="00D70E98"/>
    <w:rsid w:val="00EE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BDF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Banner%20Calendar.dotm" TargetMode="External"/></Relationship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Calendar.dotm</Template>
  <TotalTime>0</TotalTime>
  <Pages>1</Pages>
  <Words>330</Words>
  <Characters>1881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1</cp:revision>
  <dcterms:created xsi:type="dcterms:W3CDTF">2015-08-05T22:44:00Z</dcterms:created>
  <dcterms:modified xsi:type="dcterms:W3CDTF">2015-08-05T22:46:00Z</dcterms:modified>
  <cp:category/>
</cp:coreProperties>
</file>